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Look w:val="0000"/>
      </w:tblPr>
      <w:tblGrid>
        <w:gridCol w:w="284"/>
        <w:gridCol w:w="3260"/>
        <w:gridCol w:w="2410"/>
      </w:tblGrid>
      <w:tr w:rsidR="0083797B" w:rsidTr="001F42C3">
        <w:trPr>
          <w:trHeight w:val="1843"/>
        </w:trPr>
        <w:tc>
          <w:tcPr>
            <w:tcW w:w="284" w:type="dxa"/>
          </w:tcPr>
          <w:p w:rsidR="0083797B" w:rsidRDefault="0083797B"/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>
            <w:pPr>
              <w:pStyle w:val="a6"/>
            </w:pPr>
          </w:p>
        </w:tc>
      </w:tr>
      <w:tr w:rsidR="0083797B" w:rsidTr="001F42C3">
        <w:trPr>
          <w:cantSplit/>
          <w:trHeight w:val="995"/>
        </w:trPr>
        <w:tc>
          <w:tcPr>
            <w:tcW w:w="284" w:type="dxa"/>
          </w:tcPr>
          <w:p w:rsidR="0083797B" w:rsidRPr="00660768" w:rsidRDefault="0083797B" w:rsidP="00660768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:rsidR="001F42C3" w:rsidRDefault="001F42C3" w:rsidP="001F42C3">
            <w:pPr>
              <w:spacing w:before="120"/>
              <w:ind w:firstLine="0"/>
            </w:pPr>
          </w:p>
          <w:p w:rsidR="001F42C3" w:rsidRDefault="001F42C3" w:rsidP="001F42C3">
            <w:pPr>
              <w:spacing w:before="120"/>
              <w:ind w:firstLine="0"/>
            </w:pPr>
          </w:p>
          <w:p w:rsidR="000465FF" w:rsidRDefault="000465FF" w:rsidP="001F42C3">
            <w:pPr>
              <w:spacing w:before="120"/>
              <w:ind w:firstLine="0"/>
            </w:pPr>
          </w:p>
          <w:p w:rsidR="001F42C3" w:rsidRPr="00633196" w:rsidRDefault="001F42C3" w:rsidP="00633196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FA2593" w:rsidRPr="00633196">
              <w:rPr>
                <w:sz w:val="24"/>
                <w:szCs w:val="24"/>
              </w:rPr>
              <w:t xml:space="preserve">«город Балахна» </w:t>
            </w:r>
            <w:r w:rsidRPr="0063319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:rsidR="0083797B" w:rsidRPr="00660768" w:rsidRDefault="0083797B" w:rsidP="00660768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:rsidTr="001F42C3">
        <w:trPr>
          <w:trHeight w:val="298"/>
        </w:trPr>
        <w:tc>
          <w:tcPr>
            <w:tcW w:w="284" w:type="dxa"/>
          </w:tcPr>
          <w:p w:rsidR="0083797B" w:rsidRPr="001F42C3" w:rsidRDefault="0083797B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:rsidR="0083797B" w:rsidRDefault="0083797B"/>
        </w:tc>
        <w:tc>
          <w:tcPr>
            <w:tcW w:w="2410" w:type="dxa"/>
          </w:tcPr>
          <w:p w:rsidR="0083797B" w:rsidRDefault="0083797B"/>
        </w:tc>
      </w:tr>
    </w:tbl>
    <w:p w:rsidR="0083797B" w:rsidRDefault="0083797B">
      <w:pPr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</w:p>
    <w:p w:rsidR="0083797B" w:rsidRPr="001F42C3" w:rsidRDefault="0083797B">
      <w:pPr>
        <w:rPr>
          <w:sz w:val="24"/>
          <w:szCs w:val="24"/>
        </w:rPr>
      </w:pPr>
    </w:p>
    <w:p w:rsidR="00660768" w:rsidRPr="001F42C3" w:rsidRDefault="00660768">
      <w:pPr>
        <w:rPr>
          <w:sz w:val="24"/>
          <w:szCs w:val="24"/>
        </w:rPr>
      </w:pPr>
    </w:p>
    <w:p w:rsidR="0083797B" w:rsidRPr="00660768" w:rsidRDefault="0083797B">
      <w:pPr>
        <w:rPr>
          <w:sz w:val="24"/>
          <w:szCs w:val="24"/>
        </w:rPr>
      </w:pPr>
    </w:p>
    <w:p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:rsidR="001F42C3" w:rsidRPr="00623988" w:rsidRDefault="001F42C3" w:rsidP="00623988">
      <w:pPr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623988">
        <w:rPr>
          <w:sz w:val="24"/>
          <w:szCs w:val="24"/>
        </w:rPr>
        <w:lastRenderedPageBreak/>
        <w:t xml:space="preserve">Рассмотрев представленный администрацией округа отчет об исполнении бюджета муниципального образования </w:t>
      </w:r>
      <w:r w:rsidR="00FA2593" w:rsidRPr="00623988">
        <w:rPr>
          <w:sz w:val="24"/>
          <w:szCs w:val="24"/>
        </w:rPr>
        <w:t>«город Балахна»</w:t>
      </w:r>
      <w:r w:rsidRPr="00623988">
        <w:rPr>
          <w:sz w:val="24"/>
          <w:szCs w:val="24"/>
        </w:rPr>
        <w:t xml:space="preserve"> 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</w:t>
      </w:r>
      <w:proofErr w:type="spellStart"/>
      <w:r w:rsidRPr="00623988">
        <w:rPr>
          <w:sz w:val="24"/>
          <w:szCs w:val="24"/>
        </w:rPr>
        <w:t>Балахнинского</w:t>
      </w:r>
      <w:proofErr w:type="spellEnd"/>
      <w:r w:rsidRPr="00623988">
        <w:rPr>
          <w:sz w:val="24"/>
          <w:szCs w:val="24"/>
        </w:rPr>
        <w:t xml:space="preserve"> муниципального района Нижегородской области»</w:t>
      </w:r>
      <w:bookmarkStart w:id="4" w:name="_GoBack"/>
      <w:bookmarkEnd w:id="4"/>
    </w:p>
    <w:p w:rsidR="001F42C3" w:rsidRPr="00633196" w:rsidRDefault="001F42C3" w:rsidP="00633196">
      <w:pPr>
        <w:ind w:firstLine="709"/>
        <w:jc w:val="both"/>
        <w:rPr>
          <w:sz w:val="24"/>
          <w:szCs w:val="24"/>
        </w:rPr>
      </w:pPr>
    </w:p>
    <w:p w:rsidR="001F42C3" w:rsidRPr="00633196" w:rsidRDefault="001F42C3" w:rsidP="00633196">
      <w:pPr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:rsidR="001F42C3" w:rsidRPr="00633196" w:rsidRDefault="001F42C3" w:rsidP="00633196">
      <w:pPr>
        <w:ind w:firstLine="709"/>
        <w:jc w:val="center"/>
        <w:rPr>
          <w:b/>
          <w:sz w:val="24"/>
          <w:szCs w:val="24"/>
        </w:rPr>
      </w:pPr>
    </w:p>
    <w:p w:rsidR="00FA2593" w:rsidRPr="00633196" w:rsidRDefault="001F42C3" w:rsidP="00633196">
      <w:pPr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</w:t>
      </w:r>
      <w:r w:rsidR="00FA2593" w:rsidRPr="00633196">
        <w:rPr>
          <w:sz w:val="24"/>
          <w:szCs w:val="24"/>
        </w:rPr>
        <w:t xml:space="preserve">Утвердить отчет об исполнении бюджета муниципального образования «город Балахна» за 2020 год по доходам в сумме </w:t>
      </w:r>
      <w:r w:rsidR="00FA2593" w:rsidRPr="00633196">
        <w:rPr>
          <w:rFonts w:ascii="Times New Roman CYR" w:hAnsi="Times New Roman CYR" w:cs="Times New Roman CYR"/>
          <w:b/>
          <w:bCs/>
          <w:sz w:val="24"/>
          <w:szCs w:val="24"/>
        </w:rPr>
        <w:t xml:space="preserve">385 321,3 </w:t>
      </w:r>
      <w:r w:rsidR="00FA2593" w:rsidRPr="00633196">
        <w:rPr>
          <w:sz w:val="24"/>
          <w:szCs w:val="24"/>
        </w:rPr>
        <w:t xml:space="preserve">тысяч рублей, по расходам в сумме </w:t>
      </w:r>
      <w:r w:rsidR="00FA2593" w:rsidRPr="00633196">
        <w:rPr>
          <w:b/>
          <w:bCs/>
          <w:sz w:val="24"/>
          <w:szCs w:val="24"/>
        </w:rPr>
        <w:t xml:space="preserve">356 228,6 </w:t>
      </w:r>
      <w:r w:rsidR="003A77C8">
        <w:rPr>
          <w:sz w:val="24"/>
          <w:szCs w:val="24"/>
        </w:rPr>
        <w:t>тысяч рублей, профицитом</w:t>
      </w:r>
      <w:r w:rsidR="00FA2593" w:rsidRPr="00633196">
        <w:rPr>
          <w:sz w:val="24"/>
          <w:szCs w:val="24"/>
        </w:rPr>
        <w:t xml:space="preserve"> в сумме </w:t>
      </w:r>
      <w:r w:rsidR="00FA2593" w:rsidRPr="00633196">
        <w:rPr>
          <w:b/>
          <w:sz w:val="24"/>
          <w:szCs w:val="24"/>
        </w:rPr>
        <w:t>29 092,7</w:t>
      </w:r>
      <w:r w:rsidR="00FA2593" w:rsidRPr="00633196">
        <w:rPr>
          <w:sz w:val="24"/>
          <w:szCs w:val="24"/>
        </w:rPr>
        <w:t xml:space="preserve"> тысяч рублей и со следующими показателями исполнения:</w:t>
      </w:r>
    </w:p>
    <w:p w:rsidR="00FA2593" w:rsidRPr="00633196" w:rsidRDefault="00FA2593" w:rsidP="00633196">
      <w:pPr>
        <w:ind w:firstLine="0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доходов бюджета муниципального образования «город Балахна» за 2020 год по кодам классификации доходов бюджетов согласно приложению 1 к настоящему решению;</w:t>
      </w:r>
    </w:p>
    <w:p w:rsidR="00FA2593" w:rsidRPr="00633196" w:rsidRDefault="00FA2593" w:rsidP="00633196">
      <w:pPr>
        <w:ind w:firstLine="0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расходов бюджета муниципального образования «город Балахна» за 2020 год по ведомственной структуре расходов бюджетов согласно приложению 2 к настоящему решению;</w:t>
      </w:r>
    </w:p>
    <w:p w:rsidR="00FA2593" w:rsidRPr="00633196" w:rsidRDefault="00FA2593" w:rsidP="00633196">
      <w:pPr>
        <w:ind w:firstLine="0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расходов бюджета муниципального образования «город Балахна» за 2020 год по разделам, подразделам классификации расходов бюджетов согласно приложению 3 к настоящему решению;</w:t>
      </w:r>
    </w:p>
    <w:p w:rsidR="00FA2593" w:rsidRPr="00633196" w:rsidRDefault="00FA2593" w:rsidP="00633196">
      <w:pPr>
        <w:ind w:firstLine="0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источников финансирования дефицита бюджета муниципального образования «город Балахна» за 2020 год по кодам </w:t>
      </w:r>
      <w:proofErr w:type="gramStart"/>
      <w:r w:rsidRPr="00633196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633196">
        <w:rPr>
          <w:sz w:val="24"/>
          <w:szCs w:val="24"/>
        </w:rPr>
        <w:t xml:space="preserve"> согласно приложению 4 к настоящему решению.</w:t>
      </w:r>
    </w:p>
    <w:p w:rsidR="00FA2593" w:rsidRDefault="00FA2593" w:rsidP="00FA2593">
      <w:pPr>
        <w:pStyle w:val="ad"/>
        <w:ind w:left="823" w:firstLine="0"/>
        <w:jc w:val="both"/>
      </w:pPr>
    </w:p>
    <w:p w:rsidR="0073207E" w:rsidRDefault="0073207E" w:rsidP="001F42C3">
      <w:pPr>
        <w:spacing w:line="276" w:lineRule="auto"/>
        <w:ind w:firstLine="0"/>
        <w:jc w:val="both"/>
        <w:rPr>
          <w:szCs w:val="28"/>
        </w:rPr>
      </w:pPr>
    </w:p>
    <w:p w:rsidR="004A1DDD" w:rsidRDefault="004A1DDD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9"/>
      </w:tblGrid>
      <w:tr w:rsidR="0073207E" w:rsidRPr="00633196" w:rsidTr="0073207E">
        <w:tc>
          <w:tcPr>
            <w:tcW w:w="4998" w:type="dxa"/>
          </w:tcPr>
          <w:p w:rsidR="0073207E" w:rsidRPr="00633196" w:rsidRDefault="0073207E" w:rsidP="0073207E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Глава местного самоуправления</w:t>
            </w:r>
          </w:p>
          <w:p w:rsidR="0073207E" w:rsidRPr="00633196" w:rsidRDefault="0073207E" w:rsidP="0073207E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4999" w:type="dxa"/>
          </w:tcPr>
          <w:p w:rsidR="0073207E" w:rsidRPr="00633196" w:rsidRDefault="0073207E" w:rsidP="0073207E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 xml:space="preserve">Председатель Совета депутатов </w:t>
            </w:r>
            <w:proofErr w:type="spellStart"/>
            <w:r w:rsidRPr="00633196">
              <w:rPr>
                <w:sz w:val="24"/>
                <w:szCs w:val="24"/>
              </w:rPr>
              <w:t>Балахнинского</w:t>
            </w:r>
            <w:proofErr w:type="spellEnd"/>
            <w:r w:rsidRPr="00633196">
              <w:rPr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А.Н.Галкин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r w:rsidR="001F42C3" w:rsidRPr="00633196">
        <w:rPr>
          <w:sz w:val="24"/>
          <w:szCs w:val="24"/>
        </w:rPr>
        <w:t>А.Н.</w:t>
      </w:r>
      <w:r w:rsidRPr="00633196">
        <w:rPr>
          <w:sz w:val="24"/>
          <w:szCs w:val="24"/>
        </w:rPr>
        <w:t>Сидорин</w:t>
      </w:r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196" w:rsidRDefault="00633196">
      <w:r>
        <w:separator/>
      </w:r>
    </w:p>
  </w:endnote>
  <w:endnote w:type="continuationSeparator" w:id="0">
    <w:p w:rsidR="00633196" w:rsidRDefault="0063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196" w:rsidRDefault="00633196">
      <w:r>
        <w:separator/>
      </w:r>
    </w:p>
  </w:footnote>
  <w:footnote w:type="continuationSeparator" w:id="0">
    <w:p w:rsidR="00633196" w:rsidRDefault="00633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96" w:rsidRDefault="001B29E7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623988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>
          <wp:extent cx="506730" cy="735330"/>
          <wp:effectExtent l="19050" t="0" r="7620" b="0"/>
          <wp:docPr id="1" name="Рисунок 1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:rsidR="00633196" w:rsidRPr="001F42C3" w:rsidRDefault="00633196" w:rsidP="00660768">
    <w:pPr>
      <w:jc w:val="center"/>
      <w:rPr>
        <w:b/>
        <w:sz w:val="24"/>
        <w:szCs w:val="24"/>
      </w:rPr>
    </w:pPr>
  </w:p>
  <w:p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:rsidR="00633196" w:rsidRPr="00660768" w:rsidRDefault="00633196">
    <w:pPr>
      <w:pStyle w:val="ac"/>
      <w:rPr>
        <w:szCs w:val="28"/>
        <w:lang w:val="en-US"/>
      </w:rPr>
    </w:pPr>
  </w:p>
  <w:p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:rsidR="00633196" w:rsidRPr="00660768" w:rsidRDefault="00633196" w:rsidP="00660768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rPr>
        <w:sz w:val="24"/>
        <w:szCs w:val="24"/>
      </w:rPr>
    </w:pPr>
  </w:p>
  <w:p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643879"/>
    <w:rsid w:val="000465FF"/>
    <w:rsid w:val="00060FA1"/>
    <w:rsid w:val="00064DB1"/>
    <w:rsid w:val="000A6DAC"/>
    <w:rsid w:val="0012058C"/>
    <w:rsid w:val="001241F3"/>
    <w:rsid w:val="00193642"/>
    <w:rsid w:val="001B29E7"/>
    <w:rsid w:val="001B7F23"/>
    <w:rsid w:val="001F42C3"/>
    <w:rsid w:val="002014DC"/>
    <w:rsid w:val="0025562C"/>
    <w:rsid w:val="0026324C"/>
    <w:rsid w:val="00285B3F"/>
    <w:rsid w:val="002A65D0"/>
    <w:rsid w:val="002C5FBA"/>
    <w:rsid w:val="00312FF6"/>
    <w:rsid w:val="00360BB2"/>
    <w:rsid w:val="003A77C8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73207E"/>
    <w:rsid w:val="007D5955"/>
    <w:rsid w:val="00814F4D"/>
    <w:rsid w:val="00833F4B"/>
    <w:rsid w:val="0083797B"/>
    <w:rsid w:val="00855B59"/>
    <w:rsid w:val="00855C9A"/>
    <w:rsid w:val="00887341"/>
    <w:rsid w:val="00942226"/>
    <w:rsid w:val="00977DF8"/>
    <w:rsid w:val="009C5506"/>
    <w:rsid w:val="009E2422"/>
    <w:rsid w:val="009F4F93"/>
    <w:rsid w:val="00B070F4"/>
    <w:rsid w:val="00B1543B"/>
    <w:rsid w:val="00B54A61"/>
    <w:rsid w:val="00C073C1"/>
    <w:rsid w:val="00C153FD"/>
    <w:rsid w:val="00CB7846"/>
    <w:rsid w:val="00CC2178"/>
    <w:rsid w:val="00D50407"/>
    <w:rsid w:val="00DC2930"/>
    <w:rsid w:val="00E1215C"/>
    <w:rsid w:val="00E36C3C"/>
    <w:rsid w:val="00E71831"/>
    <w:rsid w:val="00F05EAF"/>
    <w:rsid w:val="00F54EFD"/>
    <w:rsid w:val="00FA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депутатов.dot</Template>
  <TotalTime>13</TotalTime>
  <Pages>1</Pages>
  <Words>190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Пономарева</cp:lastModifiedBy>
  <cp:revision>9</cp:revision>
  <cp:lastPrinted>2021-04-30T07:35:00Z</cp:lastPrinted>
  <dcterms:created xsi:type="dcterms:W3CDTF">2021-04-29T11:09:00Z</dcterms:created>
  <dcterms:modified xsi:type="dcterms:W3CDTF">2021-04-30T07:35:00Z</dcterms:modified>
</cp:coreProperties>
</file>